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607" w:rsidRDefault="003B5607" w:rsidP="003B56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WITHAM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B5607" w:rsidRDefault="003B5607" w:rsidP="003B56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High Ongar, Essex. Smith.</w:t>
      </w:r>
    </w:p>
    <w:p w:rsidR="003B5607" w:rsidRDefault="003B5607" w:rsidP="003B5607">
      <w:pPr>
        <w:rPr>
          <w:rFonts w:ascii="Times New Roman" w:hAnsi="Times New Roman" w:cs="Times New Roman"/>
        </w:rPr>
      </w:pPr>
    </w:p>
    <w:p w:rsidR="003B5607" w:rsidRDefault="003B5607" w:rsidP="003B5607">
      <w:pPr>
        <w:rPr>
          <w:rFonts w:ascii="Times New Roman" w:hAnsi="Times New Roman" w:cs="Times New Roman"/>
        </w:rPr>
      </w:pPr>
    </w:p>
    <w:p w:rsidR="003B5607" w:rsidRDefault="003B5607" w:rsidP="003B56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Haukyns</w:t>
      </w:r>
      <w:proofErr w:type="spellEnd"/>
      <w:r>
        <w:rPr>
          <w:rFonts w:ascii="Times New Roman" w:hAnsi="Times New Roman" w:cs="Times New Roman"/>
        </w:rPr>
        <w:t xml:space="preserve"> of London, draper(q.v.), brought a plaint of debt against him</w:t>
      </w:r>
    </w:p>
    <w:p w:rsidR="003B5607" w:rsidRDefault="003B5607" w:rsidP="003B56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Richard </w:t>
      </w:r>
      <w:proofErr w:type="spellStart"/>
      <w:r>
        <w:rPr>
          <w:rFonts w:ascii="Times New Roman" w:hAnsi="Times New Roman" w:cs="Times New Roman"/>
        </w:rPr>
        <w:t>Manghtell</w:t>
      </w:r>
      <w:proofErr w:type="spellEnd"/>
      <w:r>
        <w:rPr>
          <w:rFonts w:ascii="Times New Roman" w:hAnsi="Times New Roman" w:cs="Times New Roman"/>
        </w:rPr>
        <w:t xml:space="preserve"> of Chipping Ongar(q.v.).</w:t>
      </w:r>
    </w:p>
    <w:p w:rsidR="003B5607" w:rsidRDefault="003B5607" w:rsidP="003B56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227A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B5607" w:rsidRDefault="003B5607" w:rsidP="003B5607">
      <w:pPr>
        <w:rPr>
          <w:rFonts w:ascii="Times New Roman" w:hAnsi="Times New Roman" w:cs="Times New Roman"/>
        </w:rPr>
      </w:pPr>
    </w:p>
    <w:p w:rsidR="003B5607" w:rsidRDefault="003B5607" w:rsidP="003B5607">
      <w:pPr>
        <w:rPr>
          <w:rFonts w:ascii="Times New Roman" w:hAnsi="Times New Roman" w:cs="Times New Roman"/>
        </w:rPr>
      </w:pPr>
    </w:p>
    <w:p w:rsidR="003B5607" w:rsidRPr="005F24DA" w:rsidRDefault="003B5607" w:rsidP="003B56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January 2018</w:t>
      </w:r>
    </w:p>
    <w:p w:rsidR="006B2F86" w:rsidRPr="00E71FC3" w:rsidRDefault="003B560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607" w:rsidRDefault="003B5607" w:rsidP="00E71FC3">
      <w:r>
        <w:separator/>
      </w:r>
    </w:p>
  </w:endnote>
  <w:endnote w:type="continuationSeparator" w:id="0">
    <w:p w:rsidR="003B5607" w:rsidRDefault="003B560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607" w:rsidRDefault="003B5607" w:rsidP="00E71FC3">
      <w:r>
        <w:separator/>
      </w:r>
    </w:p>
  </w:footnote>
  <w:footnote w:type="continuationSeparator" w:id="0">
    <w:p w:rsidR="003B5607" w:rsidRDefault="003B560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607"/>
    <w:rsid w:val="001A7C09"/>
    <w:rsid w:val="003B560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806529-C06B-420A-BB3B-61E72BE70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560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B56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2018-01-10T19:20:00Z</dcterms:created>
  <dcterms:modified xsi:type="dcterms:W3CDTF">2018-01-10T19:20:00Z</dcterms:modified>
</cp:coreProperties>
</file>